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C3A98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GOLDSMYTH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4A80E2DD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8C05B0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C2FCC5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He, Ralph Messenger(q.v.),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Byseley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junior(q.v.), and his wife, Agnes(q.v.),</w:t>
      </w:r>
    </w:p>
    <w:p w14:paraId="4667BE26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the executors of Walter Goode, cutler(q.v.), made a plaint of debt against</w:t>
      </w:r>
    </w:p>
    <w:p w14:paraId="14F69492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Geffrey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Yeovil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Somerset(q.v.),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Hethulle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Kidderminster,</w:t>
      </w:r>
    </w:p>
    <w:p w14:paraId="52AE5392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Worcestershire(q.v.), Richard Barbour of Salisbury(q.v.),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Gagowe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04C8DA2A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Brecknock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Machon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Prestbury, Gloucestershire(q.v.).</w:t>
      </w:r>
    </w:p>
    <w:p w14:paraId="286633BC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3DB68CB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50281C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1F9774" w14:textId="77777777" w:rsidR="007F400A" w:rsidRDefault="007F400A" w:rsidP="007F40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7D32408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AD6E5" w14:textId="77777777" w:rsidR="007F400A" w:rsidRDefault="007F400A" w:rsidP="009139A6">
      <w:r>
        <w:separator/>
      </w:r>
    </w:p>
  </w:endnote>
  <w:endnote w:type="continuationSeparator" w:id="0">
    <w:p w14:paraId="346405A9" w14:textId="77777777" w:rsidR="007F400A" w:rsidRDefault="007F40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F8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074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77E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2F981" w14:textId="77777777" w:rsidR="007F400A" w:rsidRDefault="007F400A" w:rsidP="009139A6">
      <w:r>
        <w:separator/>
      </w:r>
    </w:p>
  </w:footnote>
  <w:footnote w:type="continuationSeparator" w:id="0">
    <w:p w14:paraId="641CCE1B" w14:textId="77777777" w:rsidR="007F400A" w:rsidRDefault="007F40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8B8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3DC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39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00A"/>
    <w:rsid w:val="000666E0"/>
    <w:rsid w:val="002510B7"/>
    <w:rsid w:val="005C130B"/>
    <w:rsid w:val="007F400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CE206"/>
  <w15:chartTrackingRefBased/>
  <w15:docId w15:val="{9076706F-9C09-462C-86EC-EA102186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40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2022-06-26T18:39:00Z</dcterms:created>
  <dcterms:modified xsi:type="dcterms:W3CDTF">2022-06-26T18:39:00Z</dcterms:modified>
</cp:coreProperties>
</file>